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4447EB" w14:paraId="2A2EC76A" w14:textId="77777777" w:rsidTr="00D62E6E">
        <w:tc>
          <w:tcPr>
            <w:tcW w:w="2800" w:type="dxa"/>
          </w:tcPr>
          <w:p w14:paraId="7E5B956A" w14:textId="77777777" w:rsidR="00D62E6E" w:rsidRPr="004447EB" w:rsidRDefault="00D62E6E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447EB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A8005BC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C68CB73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B51BF90" w14:textId="77777777" w:rsidR="00D62E6E" w:rsidRPr="004447EB" w:rsidRDefault="00D62E6E" w:rsidP="004447EB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D62E6E" w:rsidRPr="004447EB" w14:paraId="17E04047" w14:textId="77777777" w:rsidTr="00D62E6E">
        <w:tc>
          <w:tcPr>
            <w:tcW w:w="2800" w:type="dxa"/>
          </w:tcPr>
          <w:p w14:paraId="5FA4E7A7" w14:textId="77777777" w:rsidR="00D62E6E" w:rsidRPr="004447EB" w:rsidRDefault="00D62E6E" w:rsidP="004447EB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457C9B5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6E20F01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9666291" w14:textId="77777777" w:rsidR="00D62E6E" w:rsidRPr="004447EB" w:rsidRDefault="00D62E6E" w:rsidP="004447EB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4447EB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10E90FA" w14:textId="77777777" w:rsidR="00BC121E" w:rsidRPr="004447EB" w:rsidRDefault="00BC121E" w:rsidP="004447EB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24C75" w:rsidRPr="004447EB" w14:paraId="619321A2" w14:textId="77777777" w:rsidTr="005E429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C8E99" w14:textId="77777777" w:rsidR="00424C75" w:rsidRPr="004447EB" w:rsidRDefault="00424C75" w:rsidP="004447E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0657843D" w14:textId="77777777" w:rsidR="00424C75" w:rsidRPr="004447EB" w:rsidRDefault="00424C75" w:rsidP="004447EB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t.j</w:t>
            </w:r>
            <w:proofErr w:type="spellEnd"/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. Dz. U. z 2026 r. poz. 793) (dalej jako: ustawa </w:t>
            </w:r>
            <w:proofErr w:type="spellStart"/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Pzp</w:t>
            </w:r>
            <w:proofErr w:type="spellEnd"/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), dotyczące:</w:t>
            </w:r>
          </w:p>
          <w:p w14:paraId="6678C6FD" w14:textId="77777777" w:rsidR="00424C75" w:rsidRPr="004447EB" w:rsidRDefault="00424C75" w:rsidP="004447E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4276C5E8" w14:textId="77777777" w:rsidR="00424C75" w:rsidRPr="004447EB" w:rsidRDefault="00424C75" w:rsidP="004447E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47E2136" w14:textId="77777777" w:rsidR="00BC121E" w:rsidRPr="004447EB" w:rsidRDefault="00424C75" w:rsidP="004447EB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4447EB" w14:paraId="33BBD197" w14:textId="77777777" w:rsidTr="00D62E6E">
        <w:tc>
          <w:tcPr>
            <w:tcW w:w="2269" w:type="dxa"/>
          </w:tcPr>
          <w:p w14:paraId="55CCFAE5" w14:textId="77777777" w:rsidR="00D62E6E" w:rsidRPr="004447EB" w:rsidRDefault="00D62E6E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3C1FAB5" w14:textId="77777777" w:rsidR="00D62E6E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</w:t>
            </w:r>
            <w:r w:rsidRPr="001B6BE2">
              <w:rPr>
                <w:rFonts w:asciiTheme="minorHAnsi" w:eastAsia="Times New Roman" w:hAnsiTheme="minorHAnsi" w:cstheme="minorHAnsi"/>
                <w:bCs/>
                <w:strike/>
                <w:sz w:val="20"/>
                <w:szCs w:val="20"/>
                <w:lang w:eastAsia="pl-PL"/>
              </w:rPr>
              <w:t xml:space="preserve">i </w:t>
            </w:r>
            <w:proofErr w:type="gramStart"/>
            <w:r w:rsidRPr="001B6BE2">
              <w:rPr>
                <w:rFonts w:asciiTheme="minorHAnsi" w:eastAsia="Times New Roman" w:hAnsiTheme="minorHAnsi" w:cstheme="minorHAnsi"/>
                <w:bCs/>
                <w:strike/>
                <w:sz w:val="20"/>
                <w:szCs w:val="20"/>
                <w:lang w:eastAsia="pl-PL"/>
              </w:rPr>
              <w:t>montaż</w:t>
            </w: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 systemu</w:t>
            </w:r>
            <w:proofErr w:type="gramEnd"/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monitoringu oraz kontroli </w:t>
            </w:r>
            <w:proofErr w:type="gramStart"/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dostępu,  budynku</w:t>
            </w:r>
            <w:proofErr w:type="gramEnd"/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Oddziału Psychiatrycznego Szpitala pw. Najświętszej Maryi Panny w Siedlcach przy ul. Starowiejskiej 15</w:t>
            </w:r>
            <w:r w:rsidR="00D62E6E"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24C75" w:rsidRPr="004447EB" w14:paraId="060805CB" w14:textId="77777777" w:rsidTr="005E429E">
        <w:tc>
          <w:tcPr>
            <w:tcW w:w="2269" w:type="dxa"/>
          </w:tcPr>
          <w:p w14:paraId="47644D8B" w14:textId="77777777" w:rsidR="00424C75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DFFB678" w14:textId="77777777" w:rsidR="00424C75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Monitoring/584/2026</w:t>
            </w:r>
          </w:p>
        </w:tc>
      </w:tr>
    </w:tbl>
    <w:p w14:paraId="7CD2FB4F" w14:textId="77777777" w:rsidR="00BC121E" w:rsidRPr="004447EB" w:rsidRDefault="00424C75" w:rsidP="004447EB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4447E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4447E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4447E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44FFF93D" w14:textId="77777777" w:rsidR="00BC121E" w:rsidRPr="004447EB" w:rsidRDefault="00A64FCF" w:rsidP="004447EB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4447EB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4447E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B097699" w14:textId="77777777" w:rsidR="00BF69A4" w:rsidRPr="004447EB" w:rsidRDefault="00BF69A4" w:rsidP="004447EB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4447E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4447EB" w14:paraId="2E78936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277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B2A1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8454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4447EB" w14:paraId="07BB7DE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796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A87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729B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4447EB" w14:paraId="34050F9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9DD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909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1BC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134DD77" w14:textId="77777777" w:rsidR="00BC121E" w:rsidRPr="004447EB" w:rsidRDefault="00BC121E" w:rsidP="004447EB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2420F97F" w14:textId="77777777" w:rsidR="00BC121E" w:rsidRPr="004447EB" w:rsidRDefault="00BC121E" w:rsidP="004447EB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01039C2" w14:textId="77777777" w:rsidR="00067B62" w:rsidRPr="004447EB" w:rsidRDefault="00067B62" w:rsidP="004447E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4447E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5A2017CE" w14:textId="1D89749D" w:rsidR="00067B62" w:rsidRPr="004447EB" w:rsidRDefault="00CF03EF" w:rsidP="004447E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 xml:space="preserve">** </w:t>
      </w:r>
      <w:proofErr w:type="gramStart"/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Wypełnić</w:t>
      </w:r>
      <w:proofErr w:type="gramEnd"/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 xml:space="preserve"> jeżeli dotyczy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4447EB" w14:paraId="0B277B15" w14:textId="77777777" w:rsidTr="00620E37">
        <w:tc>
          <w:tcPr>
            <w:tcW w:w="2660" w:type="dxa"/>
          </w:tcPr>
          <w:p w14:paraId="1C3E0F68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13E1CCE5" w14:textId="77777777" w:rsidR="00BC121E" w:rsidRPr="004447EB" w:rsidRDefault="00D62E6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</w:t>
            </w:r>
          </w:p>
          <w:p w14:paraId="587E24F0" w14:textId="77777777" w:rsidR="00BC121E" w:rsidRPr="004447EB" w:rsidRDefault="00844A96" w:rsidP="004447EB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BC121E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data</w:t>
            </w: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7A5BEA6B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333D05E8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71852A6" w14:textId="77777777" w:rsidR="00BC121E" w:rsidRPr="004447EB" w:rsidRDefault="00844A96" w:rsidP="004447EB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424C75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04A980C4" w14:textId="77777777" w:rsidR="00106AC7" w:rsidRPr="004447EB" w:rsidRDefault="00106AC7" w:rsidP="004447EB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106AC7" w:rsidRPr="004447EB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AEE9" w14:textId="77777777" w:rsidR="003C05F1" w:rsidRDefault="003C05F1">
      <w:r>
        <w:separator/>
      </w:r>
    </w:p>
  </w:endnote>
  <w:endnote w:type="continuationSeparator" w:id="0">
    <w:p w14:paraId="2F85C9AE" w14:textId="77777777" w:rsidR="003C05F1" w:rsidRDefault="003C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23C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38DED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0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CE8FA08" w14:textId="266F3F75" w:rsidR="009A4CD3" w:rsidRDefault="005E6C4E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65D65B" wp14:editId="09B601C9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94980918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44BB4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0CCE1AA" w14:textId="54E8D9AD" w:rsidR="009A4CD3" w:rsidRPr="004447EB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4447EB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4447EB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4447E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4447EB">
      <w:rPr>
        <w:rStyle w:val="Numerstrony"/>
        <w:rFonts w:asciiTheme="minorHAnsi" w:hAnsiTheme="minorHAnsi" w:cstheme="minorHAnsi"/>
        <w:sz w:val="18"/>
        <w:szCs w:val="18"/>
      </w:rPr>
      <w:t>/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4447EB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4447E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1AC9" w14:textId="77777777" w:rsidR="00424C75" w:rsidRDefault="00424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24E8" w14:textId="77777777" w:rsidR="003C05F1" w:rsidRDefault="003C05F1">
      <w:r>
        <w:separator/>
      </w:r>
    </w:p>
  </w:footnote>
  <w:footnote w:type="continuationSeparator" w:id="0">
    <w:p w14:paraId="406A1DB8" w14:textId="77777777" w:rsidR="003C05F1" w:rsidRDefault="003C0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E117" w14:textId="77777777" w:rsidR="00424C75" w:rsidRDefault="00424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4E5E" w14:textId="73658021" w:rsidR="00424C75" w:rsidRDefault="005E6C4E" w:rsidP="004447EB">
    <w:pPr>
      <w:pStyle w:val="Nagwek"/>
      <w:jc w:val="right"/>
    </w:pPr>
    <w:r w:rsidRPr="005E5203">
      <w:rPr>
        <w:noProof/>
      </w:rPr>
      <w:drawing>
        <wp:inline distT="0" distB="0" distL="0" distR="0" wp14:anchorId="1206FBD7" wp14:editId="5EDA2FB8">
          <wp:extent cx="5391150" cy="704850"/>
          <wp:effectExtent l="0" t="0" r="0" b="0"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47EB" w:rsidRPr="004447EB">
      <w:t xml:space="preserve"> </w:t>
    </w:r>
    <w:r w:rsidR="004447EB" w:rsidRPr="004447EB">
      <w:rPr>
        <w:noProof/>
        <w:sz w:val="18"/>
        <w:szCs w:val="18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D95A6" w14:textId="77777777" w:rsidR="00424C75" w:rsidRDefault="00424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5591199">
    <w:abstractNumId w:val="13"/>
  </w:num>
  <w:num w:numId="2" w16cid:durableId="1255289199">
    <w:abstractNumId w:val="0"/>
  </w:num>
  <w:num w:numId="3" w16cid:durableId="648940221">
    <w:abstractNumId w:val="11"/>
  </w:num>
  <w:num w:numId="4" w16cid:durableId="761923082">
    <w:abstractNumId w:val="8"/>
  </w:num>
  <w:num w:numId="5" w16cid:durableId="1305160777">
    <w:abstractNumId w:val="7"/>
  </w:num>
  <w:num w:numId="6" w16cid:durableId="696155563">
    <w:abstractNumId w:val="1"/>
  </w:num>
  <w:num w:numId="7" w16cid:durableId="1534685594">
    <w:abstractNumId w:val="6"/>
  </w:num>
  <w:num w:numId="8" w16cid:durableId="1895046878">
    <w:abstractNumId w:val="3"/>
  </w:num>
  <w:num w:numId="9" w16cid:durableId="1425223457">
    <w:abstractNumId w:val="2"/>
  </w:num>
  <w:num w:numId="10" w16cid:durableId="1262376927">
    <w:abstractNumId w:val="5"/>
  </w:num>
  <w:num w:numId="11" w16cid:durableId="1228298908">
    <w:abstractNumId w:val="10"/>
  </w:num>
  <w:num w:numId="12" w16cid:durableId="1578513586">
    <w:abstractNumId w:val="4"/>
  </w:num>
  <w:num w:numId="13" w16cid:durableId="1396709337">
    <w:abstractNumId w:val="9"/>
  </w:num>
  <w:num w:numId="14" w16cid:durableId="2360884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F1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B6BE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C05F1"/>
    <w:rsid w:val="003E5D20"/>
    <w:rsid w:val="003F6927"/>
    <w:rsid w:val="00415097"/>
    <w:rsid w:val="00422381"/>
    <w:rsid w:val="00424C75"/>
    <w:rsid w:val="0043102D"/>
    <w:rsid w:val="004447EB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5E6C4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053FC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7B179B"/>
  <w15:chartTrackingRefBased/>
  <w15:docId w15:val="{4A47755F-C7E5-4CDD-BDA4-3D7005CF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208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2010-01-07T09:39:00Z</cp:lastPrinted>
  <dcterms:created xsi:type="dcterms:W3CDTF">2026-08-04T08:49:00Z</dcterms:created>
  <dcterms:modified xsi:type="dcterms:W3CDTF">2026-08-11T06:39:00Z</dcterms:modified>
</cp:coreProperties>
</file>